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69C" w:rsidRPr="004846D0" w:rsidRDefault="00A6169C" w:rsidP="00D07940">
      <w:pPr>
        <w:spacing w:after="360"/>
        <w:jc w:val="center"/>
        <w:rPr>
          <w:rFonts w:cs="Times New Roman"/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长春工业大学科研课题</w:t>
      </w:r>
      <w:r w:rsidRPr="004846D0">
        <w:rPr>
          <w:rFonts w:cs="宋体" w:hint="eastAsia"/>
          <w:b/>
          <w:bCs/>
          <w:sz w:val="30"/>
          <w:szCs w:val="30"/>
        </w:rPr>
        <w:t>重要事项变更</w:t>
      </w:r>
      <w:r>
        <w:rPr>
          <w:rFonts w:cs="宋体" w:hint="eastAsia"/>
          <w:b/>
          <w:bCs/>
          <w:sz w:val="30"/>
          <w:szCs w:val="30"/>
        </w:rPr>
        <w:t>备案</w:t>
      </w:r>
      <w:r w:rsidRPr="004846D0">
        <w:rPr>
          <w:rFonts w:cs="宋体" w:hint="eastAsia"/>
          <w:b/>
          <w:bCs/>
          <w:sz w:val="30"/>
          <w:szCs w:val="30"/>
        </w:rPr>
        <w:t>表</w:t>
      </w:r>
    </w:p>
    <w:tbl>
      <w:tblPr>
        <w:tblW w:w="9135" w:type="dxa"/>
        <w:tblInd w:w="-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09"/>
        <w:gridCol w:w="765"/>
        <w:gridCol w:w="652"/>
        <w:gridCol w:w="794"/>
        <w:gridCol w:w="1446"/>
        <w:gridCol w:w="101"/>
        <w:gridCol w:w="920"/>
        <w:gridCol w:w="425"/>
        <w:gridCol w:w="992"/>
        <w:gridCol w:w="567"/>
        <w:gridCol w:w="1664"/>
      </w:tblGrid>
      <w:tr w:rsidR="00A6169C" w:rsidRPr="00A71F05">
        <w:trPr>
          <w:cantSplit/>
          <w:trHeight w:val="634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A6169C" w:rsidRPr="00A71F05" w:rsidRDefault="00A6169C" w:rsidP="00502EC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课题名称</w:t>
            </w:r>
          </w:p>
        </w:tc>
        <w:tc>
          <w:tcPr>
            <w:tcW w:w="433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169C" w:rsidRPr="00A71F05" w:rsidRDefault="00A6169C" w:rsidP="00502EC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vAlign w:val="center"/>
          </w:tcPr>
          <w:p w:rsidR="00A6169C" w:rsidRPr="00A71F05" w:rsidRDefault="00A6169C" w:rsidP="00091EFE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课题负责人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vAlign w:val="center"/>
          </w:tcPr>
          <w:p w:rsidR="00A6169C" w:rsidRPr="00A71F05" w:rsidRDefault="00A6169C" w:rsidP="00A6169C">
            <w:pPr>
              <w:autoSpaceDE w:val="0"/>
              <w:autoSpaceDN w:val="0"/>
              <w:adjustRightInd w:val="0"/>
              <w:ind w:firstLineChars="303" w:firstLine="31680"/>
              <w:rPr>
                <w:rFonts w:ascii="宋体" w:cs="宋体"/>
                <w:color w:val="000000"/>
                <w:w w:val="90"/>
              </w:rPr>
            </w:pPr>
          </w:p>
        </w:tc>
      </w:tr>
      <w:tr w:rsidR="00A6169C" w:rsidRPr="00A71F05">
        <w:trPr>
          <w:cantSplit/>
          <w:trHeight w:val="614"/>
        </w:trPr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6169C" w:rsidRPr="00A71F05" w:rsidRDefault="00A6169C" w:rsidP="00502EC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课题来源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6169C" w:rsidRPr="00A71F05" w:rsidRDefault="00A6169C" w:rsidP="00502EC0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b/>
                <w:bCs/>
                <w:color w:val="000000"/>
                <w:w w:val="9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6169C" w:rsidRPr="00A71F05" w:rsidRDefault="00A6169C" w:rsidP="00F8412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课题编号</w:t>
            </w:r>
          </w:p>
        </w:tc>
        <w:tc>
          <w:tcPr>
            <w:tcW w:w="14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6169C" w:rsidRPr="00A71F05" w:rsidRDefault="00A6169C" w:rsidP="00502EC0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b/>
                <w:bCs/>
                <w:color w:val="000000"/>
                <w:w w:val="90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6169C" w:rsidRPr="00A71F05" w:rsidRDefault="00A6169C" w:rsidP="00091EFE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工作单位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6169C" w:rsidRPr="00A71F05" w:rsidRDefault="00A6169C" w:rsidP="00502EC0">
            <w:pPr>
              <w:autoSpaceDE w:val="0"/>
              <w:autoSpaceDN w:val="0"/>
              <w:adjustRightInd w:val="0"/>
              <w:ind w:firstLine="480"/>
              <w:jc w:val="center"/>
              <w:rPr>
                <w:rFonts w:ascii="宋体" w:cs="宋体"/>
                <w:b/>
                <w:bCs/>
                <w:color w:val="000000"/>
                <w:w w:val="90"/>
              </w:rPr>
            </w:pPr>
          </w:p>
        </w:tc>
      </w:tr>
      <w:tr w:rsidR="00A6169C" w:rsidRPr="00A71F05">
        <w:trPr>
          <w:cantSplit/>
          <w:trHeight w:val="574"/>
        </w:trPr>
        <w:tc>
          <w:tcPr>
            <w:tcW w:w="9135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169C" w:rsidRPr="00A71F05" w:rsidRDefault="00A6169C" w:rsidP="00A6169C">
            <w:pPr>
              <w:autoSpaceDE w:val="0"/>
              <w:autoSpaceDN w:val="0"/>
              <w:adjustRightInd w:val="0"/>
              <w:ind w:firstLineChars="200" w:firstLine="31680"/>
              <w:rPr>
                <w:rFonts w:ascii="宋体" w:hAns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变更内容</w:t>
            </w:r>
            <w:r w:rsidRPr="00A71F05">
              <w:rPr>
                <w:rFonts w:ascii="宋体" w:hAnsi="宋体" w:cs="宋体"/>
                <w:color w:val="000000"/>
                <w:w w:val="90"/>
              </w:rPr>
              <w:t xml:space="preserve">:    </w:t>
            </w:r>
            <w:r w:rsidRPr="00A71F05">
              <w:rPr>
                <w:rFonts w:ascii="宋体" w:hAnsi="宋体" w:cs="宋体" w:hint="eastAsia"/>
                <w:color w:val="000000"/>
                <w:w w:val="90"/>
              </w:rPr>
              <w:t>□课题负责人</w:t>
            </w:r>
            <w:r w:rsidRPr="00A71F05">
              <w:rPr>
                <w:rFonts w:ascii="宋体" w:hAnsi="宋体" w:cs="宋体"/>
                <w:color w:val="000000"/>
                <w:w w:val="90"/>
              </w:rPr>
              <w:t xml:space="preserve">       </w:t>
            </w:r>
            <w:r w:rsidRPr="00A71F05">
              <w:rPr>
                <w:rFonts w:ascii="宋体" w:hAnsi="宋体" w:cs="宋体" w:hint="eastAsia"/>
                <w:color w:val="000000"/>
                <w:w w:val="90"/>
              </w:rPr>
              <w:t>□课题组主要成员</w:t>
            </w:r>
            <w:r w:rsidRPr="00A71F05">
              <w:rPr>
                <w:rFonts w:ascii="宋体" w:hAnsi="宋体" w:cs="宋体"/>
                <w:color w:val="000000"/>
                <w:w w:val="90"/>
              </w:rPr>
              <w:t xml:space="preserve">    </w:t>
            </w:r>
          </w:p>
        </w:tc>
      </w:tr>
      <w:tr w:rsidR="00A6169C" w:rsidRPr="00A71F05">
        <w:trPr>
          <w:cantSplit/>
          <w:trHeight w:val="897"/>
        </w:trPr>
        <w:tc>
          <w:tcPr>
            <w:tcW w:w="9135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F6B51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变更事由（</w:t>
            </w:r>
            <w:r w:rsidRPr="00A71F05">
              <w:rPr>
                <w:rFonts w:ascii="宋体" w:hAnsi="宋体" w:cs="宋体"/>
                <w:color w:val="000000"/>
                <w:w w:val="90"/>
              </w:rPr>
              <w:t>1.</w:t>
            </w:r>
            <w:r w:rsidRPr="00A71F05">
              <w:rPr>
                <w:rFonts w:ascii="宋体" w:hAnsi="宋体" w:cs="宋体" w:hint="eastAsia"/>
                <w:color w:val="000000"/>
                <w:w w:val="90"/>
              </w:rPr>
              <w:t>变更理由必须详尽、充分，结合课题进展情况作详细说明，如填写不下可另加页；</w:t>
            </w:r>
            <w:r w:rsidRPr="00A71F05">
              <w:rPr>
                <w:rFonts w:ascii="宋体" w:hAnsi="宋体" w:cs="宋体"/>
                <w:color w:val="000000"/>
                <w:w w:val="90"/>
              </w:rPr>
              <w:t>2.</w:t>
            </w:r>
            <w:r w:rsidRPr="00A71F05">
              <w:rPr>
                <w:rFonts w:ascii="宋体" w:hAnsi="宋体" w:cs="宋体" w:hint="eastAsia"/>
                <w:color w:val="000000"/>
                <w:w w:val="90"/>
              </w:rPr>
              <w:t>如是课题负责人变更，此表由原课题负责人填写）</w:t>
            </w:r>
          </w:p>
          <w:p w:rsidR="00A6169C" w:rsidRPr="00A71F05" w:rsidRDefault="00A6169C" w:rsidP="00A6169C">
            <w:pPr>
              <w:ind w:firstLineChars="2137" w:firstLine="31680"/>
              <w:rPr>
                <w:rFonts w:ascii="宋体" w:cs="宋体"/>
                <w:color w:val="000000"/>
                <w:w w:val="90"/>
              </w:rPr>
            </w:pPr>
          </w:p>
          <w:p w:rsidR="00A6169C" w:rsidRPr="00A71F05" w:rsidRDefault="00A6169C" w:rsidP="00EF6B51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/>
                <w:color w:val="000000"/>
                <w:w w:val="90"/>
              </w:rPr>
              <w:t xml:space="preserve">                                       </w:t>
            </w:r>
          </w:p>
          <w:p w:rsidR="00A6169C" w:rsidRPr="00A71F05" w:rsidRDefault="00A6169C" w:rsidP="00EF6B51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w w:val="90"/>
              </w:rPr>
            </w:pPr>
          </w:p>
          <w:p w:rsidR="00A6169C" w:rsidRPr="00A71F05" w:rsidRDefault="00A6169C" w:rsidP="00EF6B51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w w:val="90"/>
              </w:rPr>
            </w:pPr>
          </w:p>
          <w:p w:rsidR="00A6169C" w:rsidRPr="00A71F05" w:rsidRDefault="00A6169C" w:rsidP="00EF6B51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/>
                <w:color w:val="000000"/>
                <w:w w:val="90"/>
              </w:rPr>
              <w:t xml:space="preserve">                                                 </w:t>
            </w:r>
            <w:r w:rsidRPr="00A71F05">
              <w:rPr>
                <w:rFonts w:ascii="宋体" w:hAnsi="宋体" w:cs="宋体" w:hint="eastAsia"/>
                <w:color w:val="000000"/>
                <w:w w:val="90"/>
              </w:rPr>
              <w:t>课题负责人签字：</w:t>
            </w:r>
          </w:p>
          <w:p w:rsidR="00A6169C" w:rsidRPr="00A71F05" w:rsidRDefault="00A6169C" w:rsidP="00EF6B51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</w:rPr>
            </w:pPr>
            <w:r w:rsidRPr="00A71F05">
              <w:rPr>
                <w:rFonts w:ascii="宋体" w:hAnsi="宋体" w:cs="宋体"/>
                <w:color w:val="000000"/>
              </w:rPr>
              <w:t xml:space="preserve">                                              </w:t>
            </w:r>
            <w:r w:rsidRPr="00A71F05">
              <w:rPr>
                <w:rFonts w:ascii="宋体" w:hAnsi="宋体" w:cs="宋体" w:hint="eastAsia"/>
                <w:color w:val="000000"/>
                <w:w w:val="90"/>
              </w:rPr>
              <w:t>年</w:t>
            </w:r>
            <w:r w:rsidRPr="00A71F05">
              <w:rPr>
                <w:rFonts w:ascii="宋体" w:hAnsi="宋体" w:cs="宋体"/>
                <w:color w:val="000000"/>
                <w:w w:val="90"/>
              </w:rPr>
              <w:t xml:space="preserve">   </w:t>
            </w:r>
            <w:r w:rsidRPr="00A71F05">
              <w:rPr>
                <w:rFonts w:ascii="宋体" w:hAnsi="宋体" w:cs="宋体" w:hint="eastAsia"/>
                <w:color w:val="000000"/>
                <w:w w:val="90"/>
              </w:rPr>
              <w:t>月</w:t>
            </w:r>
            <w:r w:rsidRPr="00A71F05">
              <w:rPr>
                <w:rFonts w:ascii="宋体" w:hAnsi="宋体" w:cs="宋体"/>
                <w:color w:val="000000"/>
                <w:w w:val="90"/>
              </w:rPr>
              <w:t xml:space="preserve">   </w:t>
            </w:r>
            <w:r w:rsidRPr="00A71F05">
              <w:rPr>
                <w:rFonts w:ascii="宋体" w:hAnsi="宋体" w:cs="宋体" w:hint="eastAsia"/>
                <w:color w:val="000000"/>
                <w:w w:val="90"/>
              </w:rPr>
              <w:t>日</w:t>
            </w:r>
          </w:p>
        </w:tc>
      </w:tr>
      <w:tr w:rsidR="00A6169C" w:rsidRPr="00A71F05">
        <w:trPr>
          <w:cantSplit/>
          <w:trHeight w:val="359"/>
        </w:trPr>
        <w:tc>
          <w:tcPr>
            <w:tcW w:w="4567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BB611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课题原成员名单</w:t>
            </w:r>
          </w:p>
        </w:tc>
        <w:tc>
          <w:tcPr>
            <w:tcW w:w="4568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5B69C7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变更后课题成员名单</w:t>
            </w:r>
          </w:p>
        </w:tc>
      </w:tr>
      <w:tr w:rsidR="00A6169C" w:rsidRPr="00A71F05">
        <w:trPr>
          <w:cantSplit/>
          <w:trHeight w:val="359"/>
        </w:trPr>
        <w:tc>
          <w:tcPr>
            <w:tcW w:w="8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6860D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序号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6860D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姓名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6860D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单位（学院）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4D4D2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序号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4D4D2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姓名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4D4D2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单位（学院）</w:t>
            </w:r>
          </w:p>
        </w:tc>
      </w:tr>
      <w:tr w:rsidR="00A6169C" w:rsidRPr="00A71F05">
        <w:trPr>
          <w:cantSplit/>
          <w:trHeight w:val="359"/>
        </w:trPr>
        <w:tc>
          <w:tcPr>
            <w:tcW w:w="8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6860D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/>
                <w:color w:val="000000"/>
                <w:w w:val="90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/>
                <w:color w:val="000000"/>
                <w:w w:val="90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</w:p>
        </w:tc>
      </w:tr>
      <w:tr w:rsidR="00A6169C" w:rsidRPr="00A71F05">
        <w:trPr>
          <w:cantSplit/>
          <w:trHeight w:val="359"/>
        </w:trPr>
        <w:tc>
          <w:tcPr>
            <w:tcW w:w="8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6860D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/>
                <w:color w:val="000000"/>
                <w:w w:val="9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/>
                <w:color w:val="000000"/>
                <w:w w:val="9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</w:p>
        </w:tc>
      </w:tr>
      <w:tr w:rsidR="00A6169C" w:rsidRPr="00A71F05">
        <w:trPr>
          <w:cantSplit/>
          <w:trHeight w:val="359"/>
        </w:trPr>
        <w:tc>
          <w:tcPr>
            <w:tcW w:w="8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6860D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/>
                <w:color w:val="000000"/>
                <w:w w:val="90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/>
                <w:color w:val="000000"/>
                <w:w w:val="90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</w:p>
        </w:tc>
      </w:tr>
      <w:tr w:rsidR="00A6169C" w:rsidRPr="00A71F05">
        <w:trPr>
          <w:cantSplit/>
          <w:trHeight w:val="359"/>
        </w:trPr>
        <w:tc>
          <w:tcPr>
            <w:tcW w:w="8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6860D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/>
                <w:color w:val="000000"/>
                <w:w w:val="90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/>
                <w:color w:val="000000"/>
                <w:w w:val="90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</w:p>
        </w:tc>
      </w:tr>
      <w:tr w:rsidR="00A6169C" w:rsidRPr="00A71F05">
        <w:trPr>
          <w:cantSplit/>
          <w:trHeight w:val="359"/>
        </w:trPr>
        <w:tc>
          <w:tcPr>
            <w:tcW w:w="8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6860D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/>
                <w:color w:val="000000"/>
                <w:w w:val="90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/>
                <w:color w:val="000000"/>
                <w:w w:val="90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</w:p>
        </w:tc>
      </w:tr>
      <w:tr w:rsidR="00A6169C" w:rsidRPr="00A71F05">
        <w:trPr>
          <w:cantSplit/>
          <w:trHeight w:val="359"/>
        </w:trPr>
        <w:tc>
          <w:tcPr>
            <w:tcW w:w="8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6860D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/>
                <w:color w:val="000000"/>
                <w:w w:val="9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/>
                <w:color w:val="000000"/>
                <w:w w:val="9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</w:rPr>
            </w:pPr>
          </w:p>
        </w:tc>
      </w:tr>
      <w:tr w:rsidR="00A6169C" w:rsidRPr="00A71F05">
        <w:trPr>
          <w:cantSplit/>
          <w:trHeight w:val="359"/>
        </w:trPr>
        <w:tc>
          <w:tcPr>
            <w:tcW w:w="8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6860D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……</w:t>
            </w:r>
          </w:p>
          <w:p w:rsidR="00A6169C" w:rsidRPr="00A71F05" w:rsidRDefault="00A6169C" w:rsidP="006860D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  <w:sz w:val="18"/>
                <w:szCs w:val="18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  <w:sz w:val="18"/>
                <w:szCs w:val="18"/>
              </w:rPr>
              <w:t>（可自行添加行）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……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E4401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w w:val="90"/>
              </w:rPr>
            </w:pPr>
          </w:p>
        </w:tc>
      </w:tr>
      <w:tr w:rsidR="00A6169C" w:rsidRPr="00A71F05">
        <w:trPr>
          <w:cantSplit/>
          <w:trHeight w:val="285"/>
        </w:trPr>
        <w:tc>
          <w:tcPr>
            <w:tcW w:w="913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6169C" w:rsidRPr="00A71F05" w:rsidRDefault="00A6169C" w:rsidP="00502EC0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课题负责人签字：</w:t>
            </w:r>
            <w:r w:rsidRPr="00A71F05">
              <w:rPr>
                <w:rFonts w:ascii="宋体" w:hAnsi="宋体" w:cs="宋体"/>
                <w:color w:val="000000"/>
                <w:w w:val="90"/>
              </w:rPr>
              <w:t xml:space="preserve">    </w:t>
            </w:r>
          </w:p>
          <w:p w:rsidR="00A6169C" w:rsidRPr="00A71F05" w:rsidRDefault="00A6169C" w:rsidP="00502EC0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w w:val="90"/>
              </w:rPr>
            </w:pPr>
          </w:p>
          <w:p w:rsidR="00A6169C" w:rsidRPr="00A71F05" w:rsidRDefault="00A6169C" w:rsidP="00502EC0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课题组原主要成员知情（任务书成员名单前五人）签字：</w:t>
            </w:r>
          </w:p>
          <w:p w:rsidR="00A6169C" w:rsidRPr="00A71F05" w:rsidRDefault="00A6169C" w:rsidP="00502EC0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w w:val="90"/>
              </w:rPr>
            </w:pPr>
          </w:p>
          <w:p w:rsidR="00A6169C" w:rsidRPr="00A71F05" w:rsidRDefault="00A6169C" w:rsidP="00F10E07">
            <w:pPr>
              <w:rPr>
                <w:rFonts w:cs="Times New Roman"/>
                <w:w w:val="90"/>
              </w:rPr>
            </w:pPr>
          </w:p>
          <w:p w:rsidR="00A6169C" w:rsidRPr="00A71F05" w:rsidRDefault="00A6169C" w:rsidP="005E6A0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w w:val="90"/>
              </w:rPr>
            </w:pPr>
          </w:p>
        </w:tc>
      </w:tr>
      <w:tr w:rsidR="00A6169C" w:rsidRPr="00A71F05">
        <w:trPr>
          <w:cantSplit/>
          <w:trHeight w:val="1779"/>
        </w:trPr>
        <w:tc>
          <w:tcPr>
            <w:tcW w:w="9135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169C" w:rsidRPr="00A71F05" w:rsidRDefault="00A6169C" w:rsidP="001A046A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课题负责人所在部门意见：</w:t>
            </w:r>
          </w:p>
          <w:p w:rsidR="00A6169C" w:rsidRPr="00A71F05" w:rsidRDefault="00A6169C" w:rsidP="001A046A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w w:val="90"/>
              </w:rPr>
            </w:pPr>
          </w:p>
          <w:p w:rsidR="00A6169C" w:rsidRPr="00A71F05" w:rsidRDefault="00A6169C" w:rsidP="001A046A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w w:val="90"/>
              </w:rPr>
            </w:pPr>
          </w:p>
          <w:p w:rsidR="00A6169C" w:rsidRPr="00A71F05" w:rsidRDefault="00A6169C" w:rsidP="00A6169C">
            <w:pPr>
              <w:autoSpaceDE w:val="0"/>
              <w:autoSpaceDN w:val="0"/>
              <w:adjustRightInd w:val="0"/>
              <w:ind w:firstLineChars="2673" w:firstLine="31680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部门负责人签字（盖章）</w:t>
            </w:r>
          </w:p>
          <w:p w:rsidR="00A6169C" w:rsidRPr="00A71F05" w:rsidRDefault="00A6169C" w:rsidP="00A6169C">
            <w:pPr>
              <w:autoSpaceDE w:val="0"/>
              <w:autoSpaceDN w:val="0"/>
              <w:adjustRightInd w:val="0"/>
              <w:ind w:firstLineChars="2780" w:firstLine="31680"/>
              <w:rPr>
                <w:rFonts w:ascii="宋体" w:cs="宋体"/>
                <w:color w:val="000000"/>
                <w:w w:val="90"/>
              </w:rPr>
            </w:pPr>
            <w:r w:rsidRPr="00A71F05">
              <w:rPr>
                <w:rFonts w:ascii="宋体" w:hAnsi="宋体" w:cs="宋体" w:hint="eastAsia"/>
                <w:color w:val="000000"/>
                <w:w w:val="90"/>
              </w:rPr>
              <w:t>年</w:t>
            </w:r>
            <w:r w:rsidRPr="00A71F05">
              <w:rPr>
                <w:rFonts w:ascii="宋体" w:hAnsi="宋体" w:cs="宋体"/>
                <w:color w:val="000000"/>
                <w:w w:val="90"/>
              </w:rPr>
              <w:t xml:space="preserve">   </w:t>
            </w:r>
            <w:r w:rsidRPr="00A71F05">
              <w:rPr>
                <w:rFonts w:ascii="宋体" w:hAnsi="宋体" w:cs="宋体" w:hint="eastAsia"/>
                <w:color w:val="000000"/>
                <w:w w:val="90"/>
              </w:rPr>
              <w:t>月</w:t>
            </w:r>
            <w:r w:rsidRPr="00A71F05">
              <w:rPr>
                <w:rFonts w:ascii="宋体" w:hAnsi="宋体" w:cs="宋体"/>
                <w:color w:val="000000"/>
                <w:w w:val="90"/>
              </w:rPr>
              <w:t xml:space="preserve">   </w:t>
            </w:r>
            <w:r w:rsidRPr="00A71F05">
              <w:rPr>
                <w:rFonts w:ascii="宋体" w:hAnsi="宋体" w:cs="宋体" w:hint="eastAsia"/>
                <w:color w:val="000000"/>
                <w:w w:val="90"/>
              </w:rPr>
              <w:t>日</w:t>
            </w:r>
          </w:p>
        </w:tc>
      </w:tr>
    </w:tbl>
    <w:p w:rsidR="00A6169C" w:rsidRPr="00097F2B" w:rsidRDefault="00A6169C" w:rsidP="00097F2B">
      <w:pPr>
        <w:widowControl/>
        <w:spacing w:line="432" w:lineRule="auto"/>
        <w:jc w:val="left"/>
        <w:rPr>
          <w:rFonts w:ascii="宋体" w:cs="Times New Roman"/>
          <w:kern w:val="0"/>
        </w:rPr>
      </w:pPr>
      <w:r w:rsidRPr="00097F2B">
        <w:rPr>
          <w:rFonts w:ascii="宋体" w:hAnsi="宋体" w:cs="宋体" w:hint="eastAsia"/>
          <w:color w:val="000000"/>
          <w:kern w:val="0"/>
        </w:rPr>
        <w:t>申请表</w:t>
      </w:r>
      <w:r w:rsidRPr="00097F2B">
        <w:rPr>
          <w:rFonts w:ascii="宋体" w:hAnsi="宋体" w:cs="宋体"/>
          <w:color w:val="000000"/>
          <w:kern w:val="0"/>
        </w:rPr>
        <w:t>A4</w:t>
      </w:r>
      <w:r w:rsidRPr="00097F2B">
        <w:rPr>
          <w:rFonts w:ascii="宋体" w:hAnsi="宋体" w:cs="宋体" w:hint="eastAsia"/>
          <w:color w:val="000000"/>
          <w:kern w:val="0"/>
        </w:rPr>
        <w:t>纸打印</w:t>
      </w:r>
      <w:r>
        <w:rPr>
          <w:rFonts w:ascii="宋体" w:hAnsi="宋体" w:cs="宋体" w:hint="eastAsia"/>
          <w:color w:val="000000"/>
          <w:kern w:val="0"/>
        </w:rPr>
        <w:t>一</w:t>
      </w:r>
      <w:r w:rsidRPr="00097F2B">
        <w:rPr>
          <w:rFonts w:ascii="宋体" w:hAnsi="宋体" w:cs="宋体" w:hint="eastAsia"/>
          <w:color w:val="000000"/>
          <w:kern w:val="0"/>
        </w:rPr>
        <w:t>份，</w:t>
      </w:r>
      <w:r w:rsidRPr="00097F2B">
        <w:rPr>
          <w:rFonts w:ascii="宋体" w:hAnsi="宋体" w:cs="宋体" w:hint="eastAsia"/>
          <w:kern w:val="0"/>
        </w:rPr>
        <w:t>由课题负责人所在单位领导签署意见并加盖公章后，报科研处</w:t>
      </w:r>
      <w:r>
        <w:rPr>
          <w:rFonts w:ascii="宋体" w:hAnsi="宋体" w:cs="宋体" w:hint="eastAsia"/>
          <w:kern w:val="0"/>
        </w:rPr>
        <w:t>。</w:t>
      </w:r>
    </w:p>
    <w:sectPr w:rsidR="00A6169C" w:rsidRPr="00097F2B" w:rsidSect="001922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69C" w:rsidRDefault="00A6169C" w:rsidP="00800E4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A6169C" w:rsidRDefault="00A6169C" w:rsidP="00800E4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69C" w:rsidRDefault="00A6169C" w:rsidP="00800E4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A6169C" w:rsidRDefault="00A6169C" w:rsidP="00800E4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A5D04"/>
    <w:multiLevelType w:val="multilevel"/>
    <w:tmpl w:val="D9D8B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E41"/>
    <w:rsid w:val="00054FC8"/>
    <w:rsid w:val="00070605"/>
    <w:rsid w:val="00091EFE"/>
    <w:rsid w:val="00097F2B"/>
    <w:rsid w:val="000A3D10"/>
    <w:rsid w:val="000F08AF"/>
    <w:rsid w:val="00101057"/>
    <w:rsid w:val="00105D26"/>
    <w:rsid w:val="0011205F"/>
    <w:rsid w:val="00116369"/>
    <w:rsid w:val="0013421E"/>
    <w:rsid w:val="00143970"/>
    <w:rsid w:val="00192241"/>
    <w:rsid w:val="001A046A"/>
    <w:rsid w:val="001B3F1E"/>
    <w:rsid w:val="001F2079"/>
    <w:rsid w:val="001F5015"/>
    <w:rsid w:val="00215A77"/>
    <w:rsid w:val="00273B2A"/>
    <w:rsid w:val="002979C4"/>
    <w:rsid w:val="002A6A26"/>
    <w:rsid w:val="002C5F09"/>
    <w:rsid w:val="002D1ABF"/>
    <w:rsid w:val="00300D78"/>
    <w:rsid w:val="0031505B"/>
    <w:rsid w:val="00363CDD"/>
    <w:rsid w:val="00380B8C"/>
    <w:rsid w:val="003A2297"/>
    <w:rsid w:val="003A71CB"/>
    <w:rsid w:val="003F03FC"/>
    <w:rsid w:val="00447BC0"/>
    <w:rsid w:val="00472CCB"/>
    <w:rsid w:val="004846D0"/>
    <w:rsid w:val="00484860"/>
    <w:rsid w:val="004D4D21"/>
    <w:rsid w:val="004F2330"/>
    <w:rsid w:val="00502EC0"/>
    <w:rsid w:val="00587B55"/>
    <w:rsid w:val="005B69C7"/>
    <w:rsid w:val="005C3A0A"/>
    <w:rsid w:val="005D3C00"/>
    <w:rsid w:val="005E6A06"/>
    <w:rsid w:val="006002EF"/>
    <w:rsid w:val="0061147F"/>
    <w:rsid w:val="00614E43"/>
    <w:rsid w:val="0064250A"/>
    <w:rsid w:val="00661F8C"/>
    <w:rsid w:val="00680087"/>
    <w:rsid w:val="006860D5"/>
    <w:rsid w:val="006B1243"/>
    <w:rsid w:val="006B754B"/>
    <w:rsid w:val="006F3601"/>
    <w:rsid w:val="006F3F79"/>
    <w:rsid w:val="00711460"/>
    <w:rsid w:val="00727797"/>
    <w:rsid w:val="007302A7"/>
    <w:rsid w:val="0074725A"/>
    <w:rsid w:val="00763516"/>
    <w:rsid w:val="00764C86"/>
    <w:rsid w:val="0077164C"/>
    <w:rsid w:val="00774008"/>
    <w:rsid w:val="00791260"/>
    <w:rsid w:val="007A0D46"/>
    <w:rsid w:val="007A38EE"/>
    <w:rsid w:val="007C075C"/>
    <w:rsid w:val="007F2D05"/>
    <w:rsid w:val="00800E41"/>
    <w:rsid w:val="00823861"/>
    <w:rsid w:val="00872F17"/>
    <w:rsid w:val="008C69E6"/>
    <w:rsid w:val="008C7E1C"/>
    <w:rsid w:val="008D2D80"/>
    <w:rsid w:val="009035CC"/>
    <w:rsid w:val="0097108E"/>
    <w:rsid w:val="00997547"/>
    <w:rsid w:val="009B15E1"/>
    <w:rsid w:val="009C6059"/>
    <w:rsid w:val="009E24FB"/>
    <w:rsid w:val="009F6675"/>
    <w:rsid w:val="00A043C9"/>
    <w:rsid w:val="00A04ED4"/>
    <w:rsid w:val="00A52B64"/>
    <w:rsid w:val="00A6169C"/>
    <w:rsid w:val="00A635DA"/>
    <w:rsid w:val="00A71F05"/>
    <w:rsid w:val="00A921C2"/>
    <w:rsid w:val="00AA2088"/>
    <w:rsid w:val="00B1393A"/>
    <w:rsid w:val="00B372FE"/>
    <w:rsid w:val="00B424A9"/>
    <w:rsid w:val="00B95409"/>
    <w:rsid w:val="00BB6110"/>
    <w:rsid w:val="00BC1F1A"/>
    <w:rsid w:val="00BD7D8C"/>
    <w:rsid w:val="00C12D80"/>
    <w:rsid w:val="00C51CFA"/>
    <w:rsid w:val="00C602C8"/>
    <w:rsid w:val="00C62E7F"/>
    <w:rsid w:val="00C73771"/>
    <w:rsid w:val="00CA53E3"/>
    <w:rsid w:val="00CB6227"/>
    <w:rsid w:val="00CD1F2A"/>
    <w:rsid w:val="00CD77ED"/>
    <w:rsid w:val="00CF6474"/>
    <w:rsid w:val="00D0114A"/>
    <w:rsid w:val="00D07940"/>
    <w:rsid w:val="00D14870"/>
    <w:rsid w:val="00D5371C"/>
    <w:rsid w:val="00D95B83"/>
    <w:rsid w:val="00DD2D61"/>
    <w:rsid w:val="00DD3853"/>
    <w:rsid w:val="00DE590D"/>
    <w:rsid w:val="00DE59BF"/>
    <w:rsid w:val="00DF1237"/>
    <w:rsid w:val="00E412FE"/>
    <w:rsid w:val="00E44014"/>
    <w:rsid w:val="00E77EAC"/>
    <w:rsid w:val="00E85C3E"/>
    <w:rsid w:val="00EA69D1"/>
    <w:rsid w:val="00EB6344"/>
    <w:rsid w:val="00EE7EE3"/>
    <w:rsid w:val="00EF6B51"/>
    <w:rsid w:val="00F10E07"/>
    <w:rsid w:val="00F66A1C"/>
    <w:rsid w:val="00F66BE9"/>
    <w:rsid w:val="00F84122"/>
    <w:rsid w:val="00FC2FA4"/>
    <w:rsid w:val="00FE3362"/>
    <w:rsid w:val="00FF2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24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00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0E4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00E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0E41"/>
    <w:rPr>
      <w:sz w:val="18"/>
      <w:szCs w:val="18"/>
    </w:rPr>
  </w:style>
  <w:style w:type="paragraph" w:styleId="NormalWeb">
    <w:name w:val="Normal (Web)"/>
    <w:basedOn w:val="Normal"/>
    <w:uiPriority w:val="99"/>
    <w:semiHidden/>
    <w:rsid w:val="007716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rsid w:val="00D07940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D07940"/>
  </w:style>
  <w:style w:type="paragraph" w:styleId="BalloonText">
    <w:name w:val="Balloon Text"/>
    <w:basedOn w:val="Normal"/>
    <w:link w:val="BalloonTextChar"/>
    <w:uiPriority w:val="99"/>
    <w:semiHidden/>
    <w:rsid w:val="00DE59B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59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4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4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8373">
                  <w:marLeft w:val="0"/>
                  <w:marRight w:val="0"/>
                  <w:marTop w:val="0"/>
                  <w:marBottom w:val="0"/>
                  <w:divBdr>
                    <w:top w:val="single" w:sz="6" w:space="7" w:color="ACACAC"/>
                    <w:left w:val="single" w:sz="6" w:space="7" w:color="ACACAC"/>
                    <w:bottom w:val="single" w:sz="6" w:space="7" w:color="ACACAC"/>
                    <w:right w:val="single" w:sz="6" w:space="7" w:color="ACACAC"/>
                  </w:divBdr>
                  <w:divsChild>
                    <w:div w:id="204304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04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04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04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4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04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304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83</Words>
  <Characters>474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长春工业大学科研课题重要事项变更备案表</dc:title>
  <dc:subject/>
  <dc:creator>Lenovo User</dc:creator>
  <cp:keywords/>
  <dc:description/>
  <cp:lastModifiedBy>User</cp:lastModifiedBy>
  <cp:revision>2</cp:revision>
  <cp:lastPrinted>2013-11-14T06:42:00Z</cp:lastPrinted>
  <dcterms:created xsi:type="dcterms:W3CDTF">2013-11-18T06:57:00Z</dcterms:created>
  <dcterms:modified xsi:type="dcterms:W3CDTF">2013-11-18T06:57:00Z</dcterms:modified>
</cp:coreProperties>
</file>